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21748F3" w14:textId="77777777" w:rsidR="00F6448E" w:rsidRDefault="00F6448E"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32567C9A" w14:textId="77777777" w:rsidR="00F6448E" w:rsidRDefault="00F6448E" w:rsidP="00B8421C">
      <w:pPr>
        <w:tabs>
          <w:tab w:val="left" w:pos="2835"/>
        </w:tabs>
        <w:spacing w:before="240" w:after="240"/>
        <w:ind w:left="2835" w:hanging="2835"/>
        <w:jc w:val="center"/>
        <w:rPr>
          <w:b/>
          <w:lang w:val="en-GB"/>
        </w:rPr>
      </w:pPr>
    </w:p>
    <w:p w14:paraId="71E15998" w14:textId="0AF227DF"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00E8265E">
        <w:rPr>
          <w:b/>
          <w:lang w:val="en-GB"/>
        </w:rPr>
        <w:t xml:space="preserve"> 46-G003-25</w:t>
      </w:r>
      <w:bookmarkStart w:id="4" w:name="_GoBack"/>
      <w:bookmarkEnd w:id="4"/>
      <w:r w:rsidRPr="007F3777">
        <w:rPr>
          <w:lang w:val="en-GB"/>
        </w:rPr>
        <w:tab/>
      </w:r>
      <w:bookmarkEnd w:id="0"/>
      <w:bookmarkEnd w:id="1"/>
      <w:bookmarkEnd w:id="2"/>
      <w:bookmarkEnd w:id="3"/>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1E2DE" w14:textId="77777777" w:rsidR="003E7A6C" w:rsidRDefault="003E7A6C">
      <w:r>
        <w:separator/>
      </w:r>
    </w:p>
  </w:endnote>
  <w:endnote w:type="continuationSeparator" w:id="0">
    <w:p w14:paraId="6BC52328" w14:textId="77777777" w:rsidR="003E7A6C" w:rsidRDefault="003E7A6C">
      <w:r>
        <w:continuationSeparator/>
      </w:r>
    </w:p>
  </w:endnote>
  <w:endnote w:type="continuationNotice" w:id="1">
    <w:p w14:paraId="05CD9CCB" w14:textId="77777777" w:rsidR="003E7A6C" w:rsidRDefault="003E7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p>
  <w:p w14:paraId="213B5D63" w14:textId="497E67EA" w:rsidR="00133D55" w:rsidRDefault="00133D55" w:rsidP="004878F3">
    <w:pPr>
      <w:pStyle w:val="Footer"/>
    </w:pPr>
    <w:r>
      <w:fldChar w:fldCharType="begin"/>
    </w:r>
    <w:r>
      <w:instrText xml:space="preserve"> DATE \@ "yyyy-MM-dd" </w:instrText>
    </w:r>
    <w:r>
      <w:fldChar w:fldCharType="separate"/>
    </w:r>
    <w:r w:rsidR="00E8265E">
      <w:rPr>
        <w:noProof/>
      </w:rPr>
      <w:t>2025-01-08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82580" w14:textId="77777777" w:rsidR="003E7A6C" w:rsidRDefault="003E7A6C">
      <w:r>
        <w:separator/>
      </w:r>
    </w:p>
  </w:footnote>
  <w:footnote w:type="continuationSeparator" w:id="0">
    <w:p w14:paraId="5A068DF3" w14:textId="77777777" w:rsidR="003E7A6C" w:rsidRDefault="003E7A6C">
      <w:r>
        <w:continuationSeparator/>
      </w:r>
    </w:p>
  </w:footnote>
  <w:footnote w:type="continuationNotice" w:id="1">
    <w:p w14:paraId="049D35F4" w14:textId="77777777" w:rsidR="003E7A6C" w:rsidRDefault="003E7A6C"/>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6B6A24E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2786"/>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A6C"/>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06E2C"/>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14C"/>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251"/>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4B1F"/>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265E"/>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448E"/>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C515EDD-2F13-4F28-AA21-084FB3C15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2013-10-18T08:32:00Z</cp:lastPrinted>
  <dcterms:created xsi:type="dcterms:W3CDTF">2025-01-07T22:40:00Z</dcterms:created>
  <dcterms:modified xsi:type="dcterms:W3CDTF">2025-01-07T22:40:00Z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